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AA5" w:rsidRDefault="00971AA5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#72</w:t>
      </w:r>
      <w:r>
        <w:rPr>
          <w:rFonts w:ascii="Arial" w:hAnsi="Arial" w:cs="Arial"/>
          <w:b/>
          <w:sz w:val="24"/>
          <w:szCs w:val="24"/>
        </w:rPr>
        <w:tab/>
        <w:t>TD SP-160315</w:t>
      </w:r>
    </w:p>
    <w:p w:rsidR="00971AA5" w:rsidRDefault="00971AA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Busan, South Korea, 15 - 17 June 2016</w:t>
      </w:r>
    </w:p>
    <w:p w:rsidR="00FD1DD6" w:rsidRPr="00971AA5" w:rsidRDefault="00FD1DD6" w:rsidP="00FD1DD6">
      <w:pPr>
        <w:tabs>
          <w:tab w:val="right" w:pos="9639"/>
        </w:tabs>
        <w:spacing w:before="120" w:after="120"/>
        <w:rPr>
          <w:rFonts w:ascii="Arial" w:eastAsia="Batang" w:hAnsi="Arial" w:cs="Arial"/>
          <w:b/>
        </w:rPr>
      </w:pPr>
      <w:r w:rsidRPr="00971AA5">
        <w:rPr>
          <w:rFonts w:ascii="Arial" w:eastAsia="Batang" w:hAnsi="Arial" w:cs="Arial"/>
          <w:b/>
        </w:rPr>
        <w:t>3GPP TSG SA</w:t>
      </w:r>
      <w:r w:rsidR="00116AA9" w:rsidRPr="00971AA5">
        <w:rPr>
          <w:rFonts w:ascii="Arial" w:eastAsia="Batang" w:hAnsi="Arial" w:cs="Arial"/>
          <w:b/>
        </w:rPr>
        <w:t>2 Meeting #115</w:t>
      </w:r>
      <w:r w:rsidRPr="00971AA5">
        <w:rPr>
          <w:rFonts w:ascii="Arial" w:eastAsia="Batang" w:hAnsi="Arial" w:cs="Arial"/>
          <w:b/>
        </w:rPr>
        <w:tab/>
        <w:t>TD S</w:t>
      </w:r>
      <w:r w:rsidR="00DF49E8" w:rsidRPr="00971AA5">
        <w:rPr>
          <w:rFonts w:ascii="Arial" w:eastAsia="Batang" w:hAnsi="Arial" w:cs="Arial"/>
          <w:b/>
        </w:rPr>
        <w:t>2</w:t>
      </w:r>
      <w:r w:rsidRPr="00971AA5">
        <w:rPr>
          <w:rFonts w:ascii="Arial" w:eastAsia="Batang" w:hAnsi="Arial" w:cs="Arial"/>
          <w:b/>
        </w:rPr>
        <w:t>-</w:t>
      </w:r>
      <w:r w:rsidR="00E61315" w:rsidRPr="00971AA5">
        <w:rPr>
          <w:rFonts w:ascii="Arial" w:eastAsia="Batang" w:hAnsi="Arial" w:cs="Arial"/>
          <w:b/>
        </w:rPr>
        <w:t>163190</w:t>
      </w:r>
    </w:p>
    <w:p w:rsidR="00FD1DD6" w:rsidRPr="00971AA5" w:rsidRDefault="00116AA9" w:rsidP="00FD1DD6">
      <w:pPr>
        <w:pBdr>
          <w:bottom w:val="single" w:sz="4" w:space="1" w:color="auto"/>
        </w:pBdr>
        <w:tabs>
          <w:tab w:val="right" w:pos="9639"/>
        </w:tabs>
        <w:spacing w:before="120" w:after="120"/>
        <w:rPr>
          <w:rFonts w:ascii="Arial" w:hAnsi="Arial" w:cs="Arial"/>
          <w:b/>
          <w:noProof/>
        </w:rPr>
      </w:pPr>
      <w:r w:rsidRPr="00971AA5">
        <w:rPr>
          <w:rFonts w:ascii="Arial" w:hAnsi="Arial" w:cs="Arial"/>
          <w:b/>
          <w:bCs/>
        </w:rPr>
        <w:t>23 - 27 May 2016, Nanjing, P.R. China</w:t>
      </w:r>
      <w:r w:rsidR="00FD1DD6" w:rsidRPr="00971AA5">
        <w:rPr>
          <w:rFonts w:ascii="Arial" w:hAnsi="Arial" w:cs="Arial"/>
          <w:b/>
          <w:noProof/>
        </w:rPr>
        <w:tab/>
      </w:r>
    </w:p>
    <w:p w:rsidR="00971AA5" w:rsidRPr="00051338" w:rsidRDefault="00971AA5" w:rsidP="00971A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:rsidR="00971AA5" w:rsidRPr="00051338" w:rsidRDefault="00971AA5" w:rsidP="00971A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S8 Home Routing Architecture for VoLTE</w:t>
      </w:r>
    </w:p>
    <w:p w:rsidR="00971AA5" w:rsidRPr="00051338" w:rsidRDefault="00971AA5" w:rsidP="00971A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971AA5" w:rsidRPr="00051338" w:rsidRDefault="00971AA5" w:rsidP="00971AA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16</w:t>
      </w:r>
    </w:p>
    <w:p w:rsidR="009E2423" w:rsidRPr="00BC642A" w:rsidRDefault="00FD1DD6" w:rsidP="00971AA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2423" w:rsidRPr="00BC642A">
        <w:rPr>
          <w:rFonts w:ascii="Arial" w:hAnsi="Arial" w:cs="Arial"/>
          <w:sz w:val="36"/>
          <w:szCs w:val="36"/>
        </w:rPr>
        <w:t>3GPP™ Work Item Description</w:t>
      </w:r>
    </w:p>
    <w:p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9E2423" w:rsidRPr="00BA3A53" w:rsidRDefault="009E2423" w:rsidP="00FD1DD6">
      <w:pPr>
        <w:pStyle w:val="Heading1"/>
        <w:ind w:left="2835" w:hanging="2835"/>
      </w:pPr>
      <w:r w:rsidRPr="00BA3A53">
        <w:t xml:space="preserve">Title: </w:t>
      </w:r>
      <w:r w:rsidRPr="00BA3A53">
        <w:tab/>
      </w:r>
      <w:r w:rsidR="001A2048">
        <w:t xml:space="preserve">S8 Home Routing Architecture for </w:t>
      </w:r>
      <w:r w:rsidR="001B6A47">
        <w:t>VoLTE</w:t>
      </w:r>
    </w:p>
    <w:p w:rsidR="009E2423" w:rsidRDefault="00AD7939" w:rsidP="00FD1DD6">
      <w:pPr>
        <w:pStyle w:val="Heading2"/>
        <w:ind w:left="2835" w:hanging="2835"/>
      </w:pPr>
      <w:r>
        <w:t>Acronym:</w:t>
      </w:r>
      <w:r w:rsidR="00FD1DD6">
        <w:tab/>
      </w:r>
      <w:r w:rsidR="00AE2E37">
        <w:t>V8</w:t>
      </w:r>
    </w:p>
    <w:p w:rsidR="009E2423" w:rsidRPr="00B078D6" w:rsidRDefault="009E2423" w:rsidP="00FD1DD6">
      <w:pPr>
        <w:pStyle w:val="Heading2"/>
        <w:ind w:left="2835" w:hanging="2835"/>
      </w:pPr>
      <w:r>
        <w:t xml:space="preserve">Unique identifier: </w:t>
      </w:r>
      <w:r>
        <w:tab/>
      </w:r>
    </w:p>
    <w:p w:rsidR="009E2423" w:rsidRDefault="009E2423" w:rsidP="009E2423">
      <w:pPr>
        <w:ind w:right="-99"/>
      </w:pPr>
      <w:r>
        <w:t xml:space="preserve"> </w:t>
      </w:r>
    </w:p>
    <w:p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BC07CF" w:rsidP="00ED6A9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</w:tbl>
    <w:p w:rsidR="009E2423" w:rsidRDefault="009E2423" w:rsidP="009E2423">
      <w:pPr>
        <w:ind w:right="-99"/>
        <w:rPr>
          <w:b/>
          <w:lang w:val="en-US"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BC07CF" w:rsidP="00ED6A9C">
            <w:pPr>
              <w:pStyle w:val="TAL"/>
            </w:pPr>
            <w:r w:rsidRPr="00BC07CF">
              <w:t>680053</w:t>
            </w:r>
          </w:p>
        </w:tc>
        <w:tc>
          <w:tcPr>
            <w:tcW w:w="3969" w:type="dxa"/>
          </w:tcPr>
          <w:p w:rsidR="009E2423" w:rsidRPr="004E38CC" w:rsidRDefault="00BC07CF" w:rsidP="00ED6A9C">
            <w:pPr>
              <w:pStyle w:val="TAL"/>
            </w:pPr>
            <w:r>
              <w:t xml:space="preserve">FS_V8: </w:t>
            </w:r>
            <w:r w:rsidRPr="00BC07CF">
              <w:t>Study on S8 Home Routing Architecture</w:t>
            </w:r>
          </w:p>
        </w:tc>
        <w:tc>
          <w:tcPr>
            <w:tcW w:w="4536" w:type="dxa"/>
          </w:tcPr>
          <w:p w:rsidR="009E2423" w:rsidRPr="004E38CC" w:rsidRDefault="00BC07CF" w:rsidP="00ED6A9C">
            <w:pPr>
              <w:pStyle w:val="TAL"/>
            </w:pPr>
            <w:r>
              <w:t>Predecessor Study Item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:rsidTr="00ED6A9C">
        <w:tc>
          <w:tcPr>
            <w:tcW w:w="152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526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3969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4536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:rsidTr="00ED6A9C">
        <w:tc>
          <w:tcPr>
            <w:tcW w:w="124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242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Else, 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Other justification</w:t>
            </w:r>
          </w:p>
        </w:tc>
      </w:tr>
      <w:tr w:rsidR="009E2423" w:rsidRPr="004E38CC" w:rsidTr="00ED6A9C">
        <w:tc>
          <w:tcPr>
            <w:tcW w:w="3227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3227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9E2423" w:rsidRPr="004E38CC" w:rsidTr="00ED6A9C">
        <w:tc>
          <w:tcPr>
            <w:tcW w:w="9606" w:type="dxa"/>
            <w:gridSpan w:val="4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t>3</w:t>
      </w:r>
      <w:r>
        <w:tab/>
        <w:t>Justification</w:t>
      </w:r>
    </w:p>
    <w:p w:rsidR="00D74BEC" w:rsidRDefault="00D74BEC" w:rsidP="0057750E">
      <w:r>
        <w:t>GSMA have been investigating a new VoLTE roaming architecture option, "S8 Home Routed (S8HR)".</w:t>
      </w:r>
    </w:p>
    <w:p w:rsidR="00BB0417" w:rsidRDefault="00BB0417" w:rsidP="0057750E">
      <w:r w:rsidRPr="00BB0417">
        <w:t>S8HR is an</w:t>
      </w:r>
      <w:r w:rsidR="0057750E">
        <w:t xml:space="preserve"> </w:t>
      </w:r>
      <w:r w:rsidRPr="00BB0417">
        <w:t xml:space="preserve">architecture for </w:t>
      </w:r>
      <w:r w:rsidR="006452F5">
        <w:t xml:space="preserve">IMS </w:t>
      </w:r>
      <w:r w:rsidRPr="00BB0417">
        <w:t>voice roaming</w:t>
      </w:r>
      <w:r w:rsidR="00E61315">
        <w:t xml:space="preserve"> whereby the PGW, PCRF, and P-CSCF </w:t>
      </w:r>
      <w:r w:rsidRPr="00BB0417">
        <w:t xml:space="preserve">are located in the HPLMN also when the UE is roaming in a VPLMN. </w:t>
      </w:r>
      <w:r w:rsidR="008D2840" w:rsidRPr="008D2840">
        <w:t xml:space="preserve">One of the main implications is that S8HR </w:t>
      </w:r>
      <w:r w:rsidR="008D2840">
        <w:t xml:space="preserve">roaming </w:t>
      </w:r>
      <w:r w:rsidR="008D2840" w:rsidRPr="008D2840">
        <w:t xml:space="preserve">architecture is not using </w:t>
      </w:r>
      <w:r w:rsidR="008D2840">
        <w:t>Local Breakout</w:t>
      </w:r>
      <w:r w:rsidR="008D2840" w:rsidRPr="008D2840">
        <w:t xml:space="preserve"> anymore and therefore the IMS APN is resolved to point to a PGW in the HPLMN (rather than in the VPLMN)</w:t>
      </w:r>
      <w:r w:rsidRPr="00BB0417">
        <w:t xml:space="preserve">. An IMS NNI between VPLMN and HPLMN may not </w:t>
      </w:r>
      <w:r w:rsidR="00BD41F9">
        <w:t xml:space="preserve">be </w:t>
      </w:r>
      <w:r w:rsidRPr="00BB0417">
        <w:t>needed.</w:t>
      </w:r>
    </w:p>
    <w:p w:rsidR="000812BA" w:rsidRDefault="00F203DA" w:rsidP="0057750E">
      <w:r>
        <w:t>GSMA Product and Services Management Committee (PSMC)</w:t>
      </w:r>
      <w:r w:rsidR="00D74BEC">
        <w:t xml:space="preserve"> has informed 3GPP that </w:t>
      </w:r>
      <w:r w:rsidR="00711BF8">
        <w:t>they</w:t>
      </w:r>
      <w:r w:rsidR="00D74BEC">
        <w:t xml:space="preserve"> endorsed S8HR </w:t>
      </w:r>
      <w:r w:rsidR="008D2840">
        <w:t xml:space="preserve">architecture </w:t>
      </w:r>
      <w:r w:rsidR="00D74BEC">
        <w:t>as a candidate for VoLTE roaming (</w:t>
      </w:r>
      <w:r w:rsidR="00D74BEC" w:rsidRPr="00D74BEC">
        <w:t>S2-150704</w:t>
      </w:r>
      <w:r w:rsidR="00D74BEC">
        <w:t xml:space="preserve">), subject to </w:t>
      </w:r>
      <w:r>
        <w:t xml:space="preserve">the </w:t>
      </w:r>
      <w:r w:rsidR="00711BF8">
        <w:t xml:space="preserve">related </w:t>
      </w:r>
      <w:r w:rsidR="00D74BEC">
        <w:t>issues</w:t>
      </w:r>
      <w:r w:rsidR="00711BF8" w:rsidRPr="00711BF8">
        <w:t xml:space="preserve"> (</w:t>
      </w:r>
      <w:r>
        <w:t xml:space="preserve">inclusive of </w:t>
      </w:r>
      <w:r w:rsidR="00711BF8" w:rsidRPr="00711BF8">
        <w:t>Lawful Interception, Emergency Call, SRVCC, and others)</w:t>
      </w:r>
      <w:r w:rsidR="00D74BEC">
        <w:t xml:space="preserve"> being resolved by 3GPP.</w:t>
      </w:r>
      <w:r w:rsidR="000812BA">
        <w:t xml:space="preserve"> </w:t>
      </w:r>
    </w:p>
    <w:p w:rsidR="009E2423" w:rsidRDefault="009E2423" w:rsidP="009E2423">
      <w:pPr>
        <w:pStyle w:val="Heading2"/>
      </w:pPr>
      <w:r>
        <w:t>4</w:t>
      </w:r>
      <w:r>
        <w:tab/>
        <w:t>Objective</w:t>
      </w:r>
    </w:p>
    <w:p w:rsidR="00BC07CF" w:rsidRDefault="00BC07CF" w:rsidP="00F203DA">
      <w:pPr>
        <w:jc w:val="both"/>
      </w:pPr>
      <w:bookmarkStart w:id="0" w:name="OLE_LINK1"/>
      <w:r>
        <w:t xml:space="preserve">The objective of this WID is to enable S8HR as a </w:t>
      </w:r>
      <w:r w:rsidR="00E61315">
        <w:t>roaming</w:t>
      </w:r>
      <w:bookmarkStart w:id="1" w:name="_GoBack"/>
      <w:bookmarkEnd w:id="1"/>
      <w:r>
        <w:t xml:space="preserve"> architecture for VoLTE based on conclusions reached in TR 23.749.</w:t>
      </w:r>
    </w:p>
    <w:bookmarkEnd w:id="0"/>
    <w:p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:rsidR="009E2423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:rsidR="009E2423" w:rsidRDefault="009E2423" w:rsidP="009E2423">
      <w:pPr>
        <w:spacing w:after="0"/>
      </w:pPr>
      <w:r>
        <w:t>None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:rsidR="009E2423" w:rsidRDefault="00233B38" w:rsidP="009E2423">
      <w:pPr>
        <w:spacing w:after="0"/>
      </w:pPr>
      <w:r>
        <w:t>Any necessary charging impacts will be identified by SA5</w:t>
      </w:r>
      <w:r w:rsidR="0020323A">
        <w:rPr>
          <w:rFonts w:hint="eastAsia"/>
        </w:rPr>
        <w:t xml:space="preserve"> with support from SA2</w:t>
      </w:r>
      <w:r>
        <w:t>.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lastRenderedPageBreak/>
        <w:t>8</w:t>
      </w:r>
      <w:r>
        <w:tab/>
        <w:t>Security Aspects</w:t>
      </w:r>
    </w:p>
    <w:p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r w:rsidR="003670EF">
        <w:rPr>
          <w:rFonts w:hint="eastAsia"/>
        </w:rPr>
        <w:t xml:space="preserve">SA3 and </w:t>
      </w:r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:rsidR="009E2423" w:rsidRDefault="009E2423" w:rsidP="009E242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BC07CF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:rsidR="009E2423" w:rsidRDefault="009E2423" w:rsidP="009E2423"/>
    <w:p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149"/>
        <w:gridCol w:w="737"/>
        <w:gridCol w:w="1042"/>
        <w:gridCol w:w="2590"/>
        <w:gridCol w:w="1523"/>
        <w:gridCol w:w="7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1st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33165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65545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95"/>
        <w:gridCol w:w="189"/>
        <w:gridCol w:w="4698"/>
        <w:gridCol w:w="1479"/>
        <w:gridCol w:w="7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Introducing S8HR as a roaming architecture for IMS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8C0D1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9B169A">
              <w:rPr>
                <w:sz w:val="16"/>
                <w:szCs w:val="16"/>
              </w:rPr>
              <w:t>3</w:t>
            </w:r>
            <w:r w:rsidR="00BC07CF">
              <w:rPr>
                <w:sz w:val="16"/>
                <w:szCs w:val="16"/>
              </w:rPr>
              <w:t xml:space="preserve"> (</w:t>
            </w:r>
            <w:r w:rsidR="009B169A">
              <w:rPr>
                <w:sz w:val="16"/>
                <w:szCs w:val="16"/>
              </w:rPr>
              <w:t>Sept</w:t>
            </w:r>
            <w:r w:rsidR="00BC07CF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of Emergency calls when no IMS NNI exists with HPLMN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BC07C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</w:t>
            </w:r>
            <w:r w:rsidR="009B169A">
              <w:rPr>
                <w:sz w:val="16"/>
                <w:szCs w:val="16"/>
              </w:rPr>
              <w:t>Sept</w:t>
            </w:r>
            <w:r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Providing Serving Network ID on Rx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</w:t>
            </w:r>
            <w:r w:rsidR="009B169A">
              <w:rPr>
                <w:sz w:val="16"/>
                <w:szCs w:val="16"/>
              </w:rPr>
              <w:t>Sept</w:t>
            </w:r>
            <w:r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Default="009E2423" w:rsidP="009E2423">
      <w:pPr>
        <w:ind w:right="-99"/>
      </w:pPr>
    </w:p>
    <w:p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:rsidR="009E2423" w:rsidRDefault="00E80C9C" w:rsidP="009E2423">
      <w:pPr>
        <w:spacing w:after="0"/>
        <w:ind w:left="1134" w:right="-99"/>
      </w:pPr>
      <w:r>
        <w:rPr>
          <w:rFonts w:hint="eastAsia"/>
          <w:lang w:val="fr-FR"/>
        </w:rPr>
        <w:t>Motohiro ABE (NTT DOCOMO): motohiro</w:t>
      </w:r>
      <w:r w:rsidR="004361BE">
        <w:t>(dot)</w:t>
      </w:r>
      <w:r>
        <w:rPr>
          <w:rFonts w:hint="eastAsia"/>
          <w:lang w:val="fr-FR"/>
        </w:rPr>
        <w:t>abe</w:t>
      </w:r>
      <w:r w:rsidR="004361BE">
        <w:t>(dot)</w:t>
      </w:r>
      <w:r>
        <w:rPr>
          <w:rFonts w:hint="eastAsia"/>
          <w:lang w:val="fr-FR"/>
        </w:rPr>
        <w:t>cu</w:t>
      </w:r>
      <w:r w:rsidR="004361BE">
        <w:t>(at) nttdocomo (dot) com</w:t>
      </w:r>
    </w:p>
    <w:p w:rsidR="00507E51" w:rsidRPr="00561A42" w:rsidRDefault="00507E51" w:rsidP="009E2423">
      <w:pPr>
        <w:spacing w:after="0"/>
        <w:ind w:left="1134" w:right="-99"/>
        <w:rPr>
          <w:lang w:val="fr-FR"/>
        </w:rPr>
      </w:pPr>
    </w:p>
    <w:p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:rsidR="009E2423" w:rsidRDefault="009E2423" w:rsidP="009E2423">
      <w:pPr>
        <w:spacing w:after="0"/>
        <w:ind w:left="1134" w:right="-96"/>
      </w:pPr>
      <w:r>
        <w:t>SA2</w:t>
      </w:r>
    </w:p>
    <w:p w:rsidR="00FD1DD6" w:rsidRPr="00557B2E" w:rsidRDefault="00FD1DD6" w:rsidP="009E2423">
      <w:pPr>
        <w:spacing w:after="0"/>
        <w:ind w:left="1134" w:right="-96"/>
      </w:pPr>
    </w:p>
    <w:p w:rsidR="009E2423" w:rsidRDefault="009E2423" w:rsidP="009E242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Ind w:w="-4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14"/>
      </w:tblGrid>
      <w:tr w:rsidR="0057750E" w:rsidRPr="004E38CC" w:rsidTr="00971AA5">
        <w:trPr>
          <w:jc w:val="center"/>
        </w:trPr>
        <w:tc>
          <w:tcPr>
            <w:tcW w:w="6014" w:type="dxa"/>
            <w:shd w:val="clear" w:color="auto" w:fill="E0E0E0"/>
          </w:tcPr>
          <w:p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0E6E54" w:rsidRDefault="000E6E54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AT</w:t>
            </w:r>
            <w:r w:rsidR="003670EF">
              <w:rPr>
                <w:rFonts w:cs="Arial" w:hint="eastAsia"/>
              </w:rPr>
              <w:t>&amp;</w:t>
            </w:r>
            <w:r>
              <w:rPr>
                <w:rFonts w:cs="Arial" w:hint="eastAsia"/>
              </w:rPr>
              <w:t>T</w:t>
            </w:r>
          </w:p>
        </w:tc>
      </w:tr>
      <w:tr w:rsidR="00053D4C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57750E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C</w:t>
            </w:r>
            <w:r>
              <w:rPr>
                <w:rFonts w:hint="eastAsia"/>
              </w:rPr>
              <w:t>hina Unicom</w:t>
            </w:r>
          </w:p>
        </w:tc>
      </w:tr>
      <w:tr w:rsidR="0057750E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Deutsche Telecom</w:t>
            </w:r>
          </w:p>
        </w:tc>
      </w:tr>
      <w:tr w:rsidR="00475CFB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475CFB" w:rsidRDefault="00475CFB" w:rsidP="00475CFB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AC7C60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AC7C60" w:rsidRDefault="00AC7C60" w:rsidP="003670EF">
            <w:pPr>
              <w:pStyle w:val="TAL"/>
            </w:pPr>
            <w:r>
              <w:rPr>
                <w:rFonts w:hint="eastAsia"/>
              </w:rPr>
              <w:t>Intel</w:t>
            </w:r>
          </w:p>
        </w:tc>
      </w:tr>
      <w:tr w:rsidR="0057750E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KDDI</w:t>
            </w:r>
          </w:p>
        </w:tc>
      </w:tr>
      <w:tr w:rsidR="009B69A8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9B69A8" w:rsidRDefault="009B69A8" w:rsidP="003670EF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145FAC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145FAC" w:rsidRDefault="00145FAC" w:rsidP="003670EF">
            <w:pPr>
              <w:pStyle w:val="TAL"/>
            </w:pPr>
            <w:r>
              <w:rPr>
                <w:rFonts w:hint="eastAsia"/>
              </w:rPr>
              <w:t>NEC</w:t>
            </w:r>
          </w:p>
        </w:tc>
      </w:tr>
      <w:tr w:rsidR="001D0AA1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1D0AA1" w:rsidRDefault="001D0AA1" w:rsidP="003670EF">
            <w:pPr>
              <w:pStyle w:val="TAL"/>
            </w:pPr>
            <w:r>
              <w:rPr>
                <w:rFonts w:hint="eastAsia"/>
              </w:rPr>
              <w:t>Nokia</w:t>
            </w:r>
            <w:r w:rsidR="000E6E54">
              <w:rPr>
                <w:rFonts w:hint="eastAsia"/>
              </w:rPr>
              <w:t xml:space="preserve"> Networks</w:t>
            </w:r>
          </w:p>
        </w:tc>
      </w:tr>
      <w:tr w:rsidR="0057750E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NTT DOCOMO</w:t>
            </w:r>
          </w:p>
        </w:tc>
      </w:tr>
      <w:tr w:rsidR="00AC7C60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AC7C60" w:rsidRDefault="00AC7C60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 xml:space="preserve">Sharp </w:t>
            </w:r>
            <w:r>
              <w:rPr>
                <w:rFonts w:cs="Arial"/>
              </w:rPr>
              <w:t>Corporation</w:t>
            </w:r>
          </w:p>
        </w:tc>
      </w:tr>
      <w:tr w:rsidR="00053D4C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Sprint</w:t>
            </w:r>
          </w:p>
        </w:tc>
      </w:tr>
      <w:tr w:rsidR="0057750E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:rsidTr="00971AA5">
        <w:trPr>
          <w:trHeight w:val="152"/>
          <w:jc w:val="center"/>
        </w:trPr>
        <w:tc>
          <w:tcPr>
            <w:tcW w:w="6014" w:type="dxa"/>
            <w:shd w:val="clear" w:color="auto" w:fill="auto"/>
          </w:tcPr>
          <w:p w:rsidR="00145FAC" w:rsidRDefault="00145FAC" w:rsidP="003670EF">
            <w:pPr>
              <w:pStyle w:val="TAL"/>
            </w:pPr>
            <w:r>
              <w:rPr>
                <w:rFonts w:hint="eastAsia"/>
              </w:rPr>
              <w:t>Verizon UK Ltd.</w:t>
            </w:r>
          </w:p>
        </w:tc>
      </w:tr>
      <w:tr w:rsidR="0057750E" w:rsidRPr="004E38CC" w:rsidTr="00971AA5">
        <w:trPr>
          <w:trHeight w:val="152"/>
          <w:jc w:val="center"/>
        </w:trPr>
        <w:tc>
          <w:tcPr>
            <w:tcW w:w="6014" w:type="dxa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Vodafone</w:t>
            </w:r>
          </w:p>
        </w:tc>
      </w:tr>
      <w:tr w:rsidR="0057750E" w:rsidRPr="004E38CC" w:rsidTr="00971AA5">
        <w:trPr>
          <w:jc w:val="center"/>
        </w:trPr>
        <w:tc>
          <w:tcPr>
            <w:tcW w:w="6014" w:type="dxa"/>
            <w:shd w:val="clear" w:color="auto" w:fill="auto"/>
          </w:tcPr>
          <w:p w:rsidR="0057750E" w:rsidRPr="004E38CC" w:rsidRDefault="00943551" w:rsidP="003670EF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</w:tbl>
    <w:p w:rsidR="00971AA5" w:rsidRDefault="00971AA5" w:rsidP="00971AA5"/>
    <w:p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9E2423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469" w:rsidRDefault="00D40469">
      <w:r>
        <w:separator/>
      </w:r>
    </w:p>
  </w:endnote>
  <w:endnote w:type="continuationSeparator" w:id="0">
    <w:p w:rsidR="00D40469" w:rsidRDefault="00D40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469" w:rsidRDefault="00D40469">
      <w:r>
        <w:separator/>
      </w:r>
    </w:p>
  </w:footnote>
  <w:footnote w:type="continuationSeparator" w:id="0">
    <w:p w:rsidR="00D40469" w:rsidRDefault="00D404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printFractionalCharacterWidth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16AA9"/>
    <w:rsid w:val="0012071E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979CA"/>
    <w:rsid w:val="003A1EB0"/>
    <w:rsid w:val="003C6DA6"/>
    <w:rsid w:val="003E5957"/>
    <w:rsid w:val="003F1D72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1F81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6E7423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1066E"/>
    <w:rsid w:val="00841CA1"/>
    <w:rsid w:val="00842CFB"/>
    <w:rsid w:val="0087080F"/>
    <w:rsid w:val="0088222A"/>
    <w:rsid w:val="008A52DE"/>
    <w:rsid w:val="008A76FD"/>
    <w:rsid w:val="008B2D09"/>
    <w:rsid w:val="008B4D84"/>
    <w:rsid w:val="008C0D15"/>
    <w:rsid w:val="008C537F"/>
    <w:rsid w:val="008D2840"/>
    <w:rsid w:val="008D658B"/>
    <w:rsid w:val="00922E01"/>
    <w:rsid w:val="00943551"/>
    <w:rsid w:val="009437A2"/>
    <w:rsid w:val="00944B28"/>
    <w:rsid w:val="00971AA5"/>
    <w:rsid w:val="00985B73"/>
    <w:rsid w:val="009870A7"/>
    <w:rsid w:val="009A3BC4"/>
    <w:rsid w:val="009B169A"/>
    <w:rsid w:val="009B1936"/>
    <w:rsid w:val="009B69A8"/>
    <w:rsid w:val="009D292B"/>
    <w:rsid w:val="009D3E3B"/>
    <w:rsid w:val="009D5F45"/>
    <w:rsid w:val="009E2423"/>
    <w:rsid w:val="00A10539"/>
    <w:rsid w:val="00A16A70"/>
    <w:rsid w:val="00A16EBD"/>
    <w:rsid w:val="00A338A3"/>
    <w:rsid w:val="00A36378"/>
    <w:rsid w:val="00A652B3"/>
    <w:rsid w:val="00A679C1"/>
    <w:rsid w:val="00A70E1E"/>
    <w:rsid w:val="00A7519D"/>
    <w:rsid w:val="00A93A27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20979"/>
    <w:rsid w:val="00B3015C"/>
    <w:rsid w:val="00B77412"/>
    <w:rsid w:val="00BA3A53"/>
    <w:rsid w:val="00BA4095"/>
    <w:rsid w:val="00BA5B43"/>
    <w:rsid w:val="00BB0417"/>
    <w:rsid w:val="00BB0AEE"/>
    <w:rsid w:val="00BB49C1"/>
    <w:rsid w:val="00BC07CF"/>
    <w:rsid w:val="00BC2B26"/>
    <w:rsid w:val="00BC642A"/>
    <w:rsid w:val="00BD06AF"/>
    <w:rsid w:val="00BD41F9"/>
    <w:rsid w:val="00BE2316"/>
    <w:rsid w:val="00C07E6A"/>
    <w:rsid w:val="00C146B7"/>
    <w:rsid w:val="00C31A30"/>
    <w:rsid w:val="00C35244"/>
    <w:rsid w:val="00C36D89"/>
    <w:rsid w:val="00C43D1E"/>
    <w:rsid w:val="00C50F7C"/>
    <w:rsid w:val="00C57C50"/>
    <w:rsid w:val="00C6108F"/>
    <w:rsid w:val="00C715CA"/>
    <w:rsid w:val="00C725C1"/>
    <w:rsid w:val="00C875E5"/>
    <w:rsid w:val="00C96849"/>
    <w:rsid w:val="00D259F7"/>
    <w:rsid w:val="00D32928"/>
    <w:rsid w:val="00D35748"/>
    <w:rsid w:val="00D40469"/>
    <w:rsid w:val="00D659BB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B7931"/>
    <w:rsid w:val="00DC076D"/>
    <w:rsid w:val="00DD58B7"/>
    <w:rsid w:val="00DF1E36"/>
    <w:rsid w:val="00DF49E8"/>
    <w:rsid w:val="00E033E0"/>
    <w:rsid w:val="00E13CB2"/>
    <w:rsid w:val="00E14D19"/>
    <w:rsid w:val="00E319E7"/>
    <w:rsid w:val="00E378DB"/>
    <w:rsid w:val="00E61315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EF3CCD"/>
    <w:rsid w:val="00F13255"/>
    <w:rsid w:val="00F14F98"/>
    <w:rsid w:val="00F203DA"/>
    <w:rsid w:val="00F2279E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1DD6"/>
    <w:rsid w:val="00FD3A4E"/>
    <w:rsid w:val="00FF04BE"/>
    <w:rsid w:val="00FF0D4C"/>
    <w:rsid w:val="00FF3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971AA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971A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71A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1A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1A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1A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1AA5"/>
    <w:pPr>
      <w:outlineLvl w:val="5"/>
    </w:pPr>
  </w:style>
  <w:style w:type="paragraph" w:styleId="Heading7">
    <w:name w:val="heading 7"/>
    <w:basedOn w:val="H6"/>
    <w:next w:val="Normal"/>
    <w:qFormat/>
    <w:rsid w:val="00971AA5"/>
    <w:pPr>
      <w:outlineLvl w:val="6"/>
    </w:pPr>
  </w:style>
  <w:style w:type="paragraph" w:styleId="Heading8">
    <w:name w:val="heading 8"/>
    <w:basedOn w:val="Heading1"/>
    <w:next w:val="Normal"/>
    <w:qFormat/>
    <w:rsid w:val="00971A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1AA5"/>
    <w:pPr>
      <w:outlineLvl w:val="8"/>
    </w:pPr>
  </w:style>
  <w:style w:type="character" w:default="1" w:styleId="DefaultParagraphFont">
    <w:name w:val="Default Paragraph Font"/>
    <w:semiHidden/>
    <w:rsid w:val="00971AA5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71AA5"/>
  </w:style>
  <w:style w:type="paragraph" w:customStyle="1" w:styleId="TAL">
    <w:name w:val="TAL"/>
    <w:basedOn w:val="Normal"/>
    <w:rsid w:val="00971AA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971A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71AA5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71AA5"/>
    <w:pPr>
      <w:spacing w:before="180"/>
      <w:ind w:left="2693" w:hanging="2693"/>
    </w:pPr>
    <w:rPr>
      <w:b/>
    </w:rPr>
  </w:style>
  <w:style w:type="paragraph" w:styleId="TOC1">
    <w:name w:val="toc 1"/>
    <w:semiHidden/>
    <w:rsid w:val="00971A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971A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971AA5"/>
    <w:pPr>
      <w:ind w:left="1701" w:hanging="1701"/>
    </w:pPr>
  </w:style>
  <w:style w:type="paragraph" w:styleId="TOC4">
    <w:name w:val="toc 4"/>
    <w:basedOn w:val="TOC3"/>
    <w:semiHidden/>
    <w:rsid w:val="00971AA5"/>
    <w:pPr>
      <w:ind w:left="1418" w:hanging="1418"/>
    </w:pPr>
  </w:style>
  <w:style w:type="paragraph" w:styleId="TOC3">
    <w:name w:val="toc 3"/>
    <w:basedOn w:val="TOC2"/>
    <w:semiHidden/>
    <w:rsid w:val="00971AA5"/>
    <w:pPr>
      <w:ind w:left="1134" w:hanging="1134"/>
    </w:pPr>
  </w:style>
  <w:style w:type="paragraph" w:styleId="TOC2">
    <w:name w:val="toc 2"/>
    <w:basedOn w:val="TOC1"/>
    <w:semiHidden/>
    <w:rsid w:val="00971A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1AA5"/>
    <w:pPr>
      <w:ind w:left="284"/>
    </w:pPr>
  </w:style>
  <w:style w:type="paragraph" w:styleId="Index1">
    <w:name w:val="index 1"/>
    <w:basedOn w:val="Normal"/>
    <w:semiHidden/>
    <w:rsid w:val="00971AA5"/>
    <w:pPr>
      <w:keepLines/>
      <w:spacing w:after="0"/>
    </w:pPr>
  </w:style>
  <w:style w:type="paragraph" w:customStyle="1" w:styleId="ZH">
    <w:name w:val="ZH"/>
    <w:rsid w:val="00971A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971AA5"/>
    <w:pPr>
      <w:outlineLvl w:val="9"/>
    </w:pPr>
  </w:style>
  <w:style w:type="paragraph" w:styleId="ListNumber2">
    <w:name w:val="List Number 2"/>
    <w:basedOn w:val="ListNumber"/>
    <w:rsid w:val="00971AA5"/>
    <w:pPr>
      <w:ind w:left="851"/>
    </w:pPr>
  </w:style>
  <w:style w:type="character" w:styleId="FootnoteReference">
    <w:name w:val="footnote reference"/>
    <w:basedOn w:val="DefaultParagraphFont"/>
    <w:semiHidden/>
    <w:rsid w:val="00971AA5"/>
    <w:rPr>
      <w:b/>
      <w:position w:val="6"/>
      <w:sz w:val="16"/>
    </w:rPr>
  </w:style>
  <w:style w:type="paragraph" w:styleId="FootnoteText">
    <w:name w:val="footnote text"/>
    <w:basedOn w:val="Normal"/>
    <w:semiHidden/>
    <w:rsid w:val="00971A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71AA5"/>
    <w:pPr>
      <w:jc w:val="center"/>
    </w:pPr>
  </w:style>
  <w:style w:type="paragraph" w:customStyle="1" w:styleId="TF">
    <w:name w:val="TF"/>
    <w:basedOn w:val="TH"/>
    <w:rsid w:val="00971AA5"/>
    <w:pPr>
      <w:keepNext w:val="0"/>
      <w:spacing w:before="0" w:after="240"/>
    </w:pPr>
  </w:style>
  <w:style w:type="paragraph" w:customStyle="1" w:styleId="NO">
    <w:name w:val="NO"/>
    <w:basedOn w:val="Normal"/>
    <w:rsid w:val="00971AA5"/>
    <w:pPr>
      <w:keepLines/>
      <w:ind w:left="1135" w:hanging="851"/>
    </w:pPr>
  </w:style>
  <w:style w:type="paragraph" w:styleId="TOC9">
    <w:name w:val="toc 9"/>
    <w:basedOn w:val="TOC8"/>
    <w:semiHidden/>
    <w:rsid w:val="00971AA5"/>
    <w:pPr>
      <w:ind w:left="1418" w:hanging="1418"/>
    </w:pPr>
  </w:style>
  <w:style w:type="paragraph" w:customStyle="1" w:styleId="EX">
    <w:name w:val="EX"/>
    <w:basedOn w:val="Normal"/>
    <w:rsid w:val="00971AA5"/>
    <w:pPr>
      <w:keepLines/>
      <w:ind w:left="1702" w:hanging="1418"/>
    </w:pPr>
  </w:style>
  <w:style w:type="paragraph" w:customStyle="1" w:styleId="FP">
    <w:name w:val="FP"/>
    <w:basedOn w:val="Normal"/>
    <w:rsid w:val="00971AA5"/>
    <w:pPr>
      <w:spacing w:after="0"/>
    </w:pPr>
  </w:style>
  <w:style w:type="paragraph" w:customStyle="1" w:styleId="LD">
    <w:name w:val="LD"/>
    <w:rsid w:val="00971A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71AA5"/>
    <w:pPr>
      <w:spacing w:after="0"/>
    </w:pPr>
  </w:style>
  <w:style w:type="paragraph" w:customStyle="1" w:styleId="EW">
    <w:name w:val="EW"/>
    <w:basedOn w:val="EX"/>
    <w:rsid w:val="00971AA5"/>
    <w:pPr>
      <w:spacing w:after="0"/>
    </w:pPr>
  </w:style>
  <w:style w:type="paragraph" w:styleId="TOC6">
    <w:name w:val="toc 6"/>
    <w:basedOn w:val="TOC5"/>
    <w:next w:val="Normal"/>
    <w:semiHidden/>
    <w:rsid w:val="00971AA5"/>
    <w:pPr>
      <w:ind w:left="1985" w:hanging="1985"/>
    </w:pPr>
  </w:style>
  <w:style w:type="paragraph" w:styleId="TOC7">
    <w:name w:val="toc 7"/>
    <w:basedOn w:val="TOC6"/>
    <w:next w:val="Normal"/>
    <w:semiHidden/>
    <w:rsid w:val="00971AA5"/>
    <w:pPr>
      <w:ind w:left="2268" w:hanging="2268"/>
    </w:pPr>
  </w:style>
  <w:style w:type="paragraph" w:styleId="ListBullet2">
    <w:name w:val="List Bullet 2"/>
    <w:basedOn w:val="ListBullet"/>
    <w:rsid w:val="00971AA5"/>
    <w:pPr>
      <w:ind w:left="851"/>
    </w:pPr>
  </w:style>
  <w:style w:type="paragraph" w:styleId="ListBullet3">
    <w:name w:val="List Bullet 3"/>
    <w:basedOn w:val="ListBullet2"/>
    <w:rsid w:val="00971AA5"/>
    <w:pPr>
      <w:ind w:left="1135"/>
    </w:pPr>
  </w:style>
  <w:style w:type="paragraph" w:styleId="ListNumber">
    <w:name w:val="List Number"/>
    <w:basedOn w:val="List"/>
    <w:rsid w:val="00971AA5"/>
  </w:style>
  <w:style w:type="paragraph" w:customStyle="1" w:styleId="EQ">
    <w:name w:val="EQ"/>
    <w:basedOn w:val="Normal"/>
    <w:next w:val="Normal"/>
    <w:rsid w:val="00971A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71A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1A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1A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971AA5"/>
    <w:pPr>
      <w:jc w:val="right"/>
    </w:pPr>
  </w:style>
  <w:style w:type="paragraph" w:customStyle="1" w:styleId="H6">
    <w:name w:val="H6"/>
    <w:basedOn w:val="Heading5"/>
    <w:next w:val="Normal"/>
    <w:rsid w:val="00971A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1AA5"/>
    <w:pPr>
      <w:ind w:left="851" w:hanging="851"/>
    </w:pPr>
  </w:style>
  <w:style w:type="paragraph" w:customStyle="1" w:styleId="ZA">
    <w:name w:val="ZA"/>
    <w:rsid w:val="00971A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71A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971A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971A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971AA5"/>
    <w:pPr>
      <w:framePr w:wrap="notBeside" w:y="16161"/>
    </w:pPr>
  </w:style>
  <w:style w:type="character" w:customStyle="1" w:styleId="ZGSM">
    <w:name w:val="ZGSM"/>
    <w:rsid w:val="00971AA5"/>
  </w:style>
  <w:style w:type="paragraph" w:styleId="List2">
    <w:name w:val="List 2"/>
    <w:basedOn w:val="List"/>
    <w:rsid w:val="00971AA5"/>
    <w:pPr>
      <w:ind w:left="851"/>
    </w:pPr>
  </w:style>
  <w:style w:type="paragraph" w:customStyle="1" w:styleId="ZG">
    <w:name w:val="ZG"/>
    <w:rsid w:val="00971A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971AA5"/>
    <w:pPr>
      <w:ind w:left="1135"/>
    </w:pPr>
  </w:style>
  <w:style w:type="paragraph" w:styleId="List4">
    <w:name w:val="List 4"/>
    <w:basedOn w:val="List3"/>
    <w:rsid w:val="00971AA5"/>
    <w:pPr>
      <w:ind w:left="1418"/>
    </w:pPr>
  </w:style>
  <w:style w:type="paragraph" w:styleId="List5">
    <w:name w:val="List 5"/>
    <w:basedOn w:val="List4"/>
    <w:rsid w:val="00971AA5"/>
    <w:pPr>
      <w:ind w:left="1702"/>
    </w:pPr>
  </w:style>
  <w:style w:type="paragraph" w:customStyle="1" w:styleId="EditorsNote">
    <w:name w:val="Editor's Note"/>
    <w:basedOn w:val="NO"/>
    <w:rsid w:val="00971AA5"/>
    <w:rPr>
      <w:color w:val="FF0000"/>
    </w:rPr>
  </w:style>
  <w:style w:type="paragraph" w:styleId="List">
    <w:name w:val="List"/>
    <w:basedOn w:val="Normal"/>
    <w:rsid w:val="00971AA5"/>
    <w:pPr>
      <w:ind w:left="568" w:hanging="284"/>
    </w:pPr>
  </w:style>
  <w:style w:type="paragraph" w:styleId="ListBullet">
    <w:name w:val="List Bullet"/>
    <w:basedOn w:val="List"/>
    <w:rsid w:val="00971AA5"/>
  </w:style>
  <w:style w:type="paragraph" w:styleId="ListBullet4">
    <w:name w:val="List Bullet 4"/>
    <w:basedOn w:val="ListBullet3"/>
    <w:rsid w:val="00971AA5"/>
    <w:pPr>
      <w:ind w:left="1418"/>
    </w:pPr>
  </w:style>
  <w:style w:type="paragraph" w:styleId="ListBullet5">
    <w:name w:val="List Bullet 5"/>
    <w:basedOn w:val="ListBullet4"/>
    <w:rsid w:val="00971AA5"/>
    <w:pPr>
      <w:ind w:left="1702"/>
    </w:pPr>
  </w:style>
  <w:style w:type="paragraph" w:customStyle="1" w:styleId="B1">
    <w:name w:val="B1"/>
    <w:basedOn w:val="List"/>
    <w:link w:val="B1Char"/>
    <w:rsid w:val="00971AA5"/>
  </w:style>
  <w:style w:type="paragraph" w:customStyle="1" w:styleId="B2">
    <w:name w:val="B2"/>
    <w:basedOn w:val="List2"/>
    <w:rsid w:val="00971AA5"/>
  </w:style>
  <w:style w:type="paragraph" w:customStyle="1" w:styleId="B3">
    <w:name w:val="B3"/>
    <w:basedOn w:val="List3"/>
    <w:rsid w:val="00971AA5"/>
  </w:style>
  <w:style w:type="paragraph" w:customStyle="1" w:styleId="B4">
    <w:name w:val="B4"/>
    <w:basedOn w:val="List4"/>
    <w:rsid w:val="00971AA5"/>
  </w:style>
  <w:style w:type="paragraph" w:customStyle="1" w:styleId="B5">
    <w:name w:val="B5"/>
    <w:basedOn w:val="List5"/>
    <w:rsid w:val="00971AA5"/>
  </w:style>
  <w:style w:type="paragraph" w:styleId="Footer">
    <w:name w:val="footer"/>
    <w:basedOn w:val="Header"/>
    <w:rsid w:val="00971AA5"/>
    <w:pPr>
      <w:jc w:val="center"/>
    </w:pPr>
    <w:rPr>
      <w:i/>
    </w:rPr>
  </w:style>
  <w:style w:type="paragraph" w:customStyle="1" w:styleId="ZTD">
    <w:name w:val="ZTD"/>
    <w:basedOn w:val="ZB"/>
    <w:rsid w:val="00971AA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971AA5"/>
    <w:rPr>
      <w:rFonts w:ascii="Arial" w:eastAsia="Times New Roman" w:hAnsi="Arial"/>
      <w:b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D87A4-E2E7-4633-A6F6-B64A03E46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744</Words>
  <Characters>3998</Characters>
  <Application>Microsoft Office Word</Application>
  <DocSecurity>0</DocSecurity>
  <Lines>33</Lines>
  <Paragraphs>9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4733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MCC changes</cp:lastModifiedBy>
  <cp:revision>4</cp:revision>
  <cp:lastPrinted>2000-02-29T11:31:00Z</cp:lastPrinted>
  <dcterms:created xsi:type="dcterms:W3CDTF">2016-05-27T08:13:00Z</dcterms:created>
  <dcterms:modified xsi:type="dcterms:W3CDTF">2016-06-02T10:38:00Z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